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419" w:rsidRDefault="00DC7419" w:rsidP="00DC7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BURGEYS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DC7419" w:rsidRDefault="00DC7419" w:rsidP="00DC74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419" w:rsidRDefault="00DC7419" w:rsidP="00DC74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419" w:rsidRDefault="00DC7419" w:rsidP="00DC7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Maldon,</w:t>
      </w:r>
    </w:p>
    <w:p w:rsidR="00DC7419" w:rsidRDefault="00DC7419" w:rsidP="00DC7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C7419" w:rsidRDefault="00DC7419" w:rsidP="00DC7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21-399)</w:t>
      </w:r>
    </w:p>
    <w:p w:rsidR="00DC7419" w:rsidRDefault="00DC7419" w:rsidP="00DC74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419" w:rsidRDefault="00DC7419" w:rsidP="00DC74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C7419" w:rsidRDefault="00DC7419" w:rsidP="00DC7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2016</w:t>
      </w:r>
      <w:bookmarkStart w:id="0" w:name="_GoBack"/>
      <w:bookmarkEnd w:id="0"/>
    </w:p>
    <w:sectPr w:rsidR="006B2F86" w:rsidRPr="00DC74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419" w:rsidRDefault="00DC7419" w:rsidP="00E71FC3">
      <w:pPr>
        <w:spacing w:after="0" w:line="240" w:lineRule="auto"/>
      </w:pPr>
      <w:r>
        <w:separator/>
      </w:r>
    </w:p>
  </w:endnote>
  <w:endnote w:type="continuationSeparator" w:id="0">
    <w:p w:rsidR="00DC7419" w:rsidRDefault="00DC74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419" w:rsidRDefault="00DC7419" w:rsidP="00E71FC3">
      <w:pPr>
        <w:spacing w:after="0" w:line="240" w:lineRule="auto"/>
      </w:pPr>
      <w:r>
        <w:separator/>
      </w:r>
    </w:p>
  </w:footnote>
  <w:footnote w:type="continuationSeparator" w:id="0">
    <w:p w:rsidR="00DC7419" w:rsidRDefault="00DC74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419"/>
    <w:rsid w:val="00AB52E8"/>
    <w:rsid w:val="00B16D3F"/>
    <w:rsid w:val="00DC74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14F34"/>
  <w15:chartTrackingRefBased/>
  <w15:docId w15:val="{FBB15438-D552-43FE-AF8F-2FA42810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2016-05-16T20:40:00Z</dcterms:created>
  <dcterms:modified xsi:type="dcterms:W3CDTF">2016-05-16T20:41:00Z</dcterms:modified>
</cp:coreProperties>
</file>